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FF" w:rsidRDefault="000C5BFF" w:rsidP="00C45AAB">
      <w:pPr>
        <w:jc w:val="center"/>
        <w:rPr>
          <w:rFonts w:ascii="华文中宋" w:eastAsia="华文中宋" w:hAnsi="华文中宋"/>
          <w:sz w:val="40"/>
        </w:rPr>
      </w:pPr>
    </w:p>
    <w:p w:rsidR="000C5BFF" w:rsidRDefault="000C5BFF" w:rsidP="00C45AAB">
      <w:pPr>
        <w:jc w:val="center"/>
        <w:rPr>
          <w:rFonts w:ascii="华文中宋" w:eastAsia="华文中宋" w:hAnsi="华文中宋"/>
          <w:sz w:val="40"/>
        </w:rPr>
      </w:pPr>
      <w:r w:rsidRPr="00E24B2D">
        <w:rPr>
          <w:rFonts w:ascii="华文中宋" w:eastAsia="华文中宋" w:hAnsi="华文中宋" w:hint="eastAsia"/>
          <w:sz w:val="40"/>
        </w:rPr>
        <w:t>告知承诺书</w:t>
      </w:r>
    </w:p>
    <w:p w:rsidR="000C5BFF" w:rsidRDefault="000C5BFF" w:rsidP="00C45AAB">
      <w:pPr>
        <w:jc w:val="left"/>
        <w:rPr>
          <w:rFonts w:ascii="华文中宋" w:eastAsia="华文中宋" w:hAnsi="华文中宋"/>
          <w:sz w:val="28"/>
        </w:rPr>
      </w:pPr>
    </w:p>
    <w:p w:rsidR="000C5BFF" w:rsidRDefault="000C5BFF" w:rsidP="00C45AAB">
      <w:pPr>
        <w:jc w:val="left"/>
        <w:rPr>
          <w:sz w:val="28"/>
        </w:rPr>
      </w:pPr>
    </w:p>
    <w:p w:rsidR="000C5BFF" w:rsidRPr="0054783B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  <w:r w:rsidRPr="0054783B">
        <w:rPr>
          <w:rFonts w:hint="eastAsia"/>
          <w:sz w:val="30"/>
          <w:szCs w:val="30"/>
        </w:rPr>
        <w:t>治安保卫中心：</w:t>
      </w:r>
    </w:p>
    <w:p w:rsidR="000C5BFF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  <w:r w:rsidRPr="0054783B">
        <w:rPr>
          <w:sz w:val="30"/>
          <w:szCs w:val="30"/>
        </w:rPr>
        <w:t xml:space="preserve">    </w:t>
      </w:r>
      <w:r w:rsidRPr="0054783B">
        <w:rPr>
          <w:sz w:val="30"/>
          <w:szCs w:val="30"/>
          <w:u w:val="single"/>
        </w:rPr>
        <w:t xml:space="preserve">   ******</w:t>
      </w:r>
      <w:r w:rsidRPr="0054783B">
        <w:rPr>
          <w:rFonts w:hint="eastAsia"/>
          <w:sz w:val="30"/>
          <w:szCs w:val="30"/>
          <w:u w:val="single"/>
        </w:rPr>
        <w:t>单位（部门）</w:t>
      </w:r>
      <w:r w:rsidRPr="0054783B">
        <w:rPr>
          <w:sz w:val="30"/>
          <w:szCs w:val="30"/>
          <w:u w:val="single"/>
        </w:rPr>
        <w:t xml:space="preserve">       </w:t>
      </w:r>
      <w:r w:rsidRPr="0054783B">
        <w:rPr>
          <w:rFonts w:hint="eastAsia"/>
          <w:sz w:val="30"/>
          <w:szCs w:val="30"/>
        </w:rPr>
        <w:t>已经把《致出租房主</w:t>
      </w:r>
      <w:r w:rsidRPr="0054783B">
        <w:rPr>
          <w:sz w:val="30"/>
          <w:szCs w:val="30"/>
        </w:rPr>
        <w:t>(</w:t>
      </w:r>
      <w:r w:rsidRPr="0054783B">
        <w:rPr>
          <w:rFonts w:hint="eastAsia"/>
          <w:sz w:val="30"/>
          <w:szCs w:val="30"/>
        </w:rPr>
        <w:t>代理人</w:t>
      </w:r>
      <w:r w:rsidRPr="0054783B">
        <w:rPr>
          <w:sz w:val="30"/>
          <w:szCs w:val="30"/>
        </w:rPr>
        <w:t>)</w:t>
      </w:r>
      <w:r w:rsidRPr="0054783B">
        <w:rPr>
          <w:rFonts w:hint="eastAsia"/>
          <w:sz w:val="30"/>
          <w:szCs w:val="30"/>
        </w:rPr>
        <w:t>的一封信》和《致流动人口的一封信》两封信传达到每位教职员工，</w:t>
      </w:r>
      <w:r>
        <w:rPr>
          <w:rFonts w:hint="eastAsia"/>
          <w:sz w:val="30"/>
          <w:szCs w:val="30"/>
        </w:rPr>
        <w:t>使其知晓了相应的法律责任与义务，</w:t>
      </w:r>
      <w:r w:rsidRPr="0054783B">
        <w:rPr>
          <w:rFonts w:hint="eastAsia"/>
          <w:sz w:val="30"/>
          <w:szCs w:val="30"/>
        </w:rPr>
        <w:t>并督促</w:t>
      </w:r>
      <w:r>
        <w:rPr>
          <w:rFonts w:hint="eastAsia"/>
          <w:sz w:val="30"/>
          <w:szCs w:val="30"/>
        </w:rPr>
        <w:t>相关员工及时将出租房屋予以登记。</w:t>
      </w:r>
    </w:p>
    <w:p w:rsidR="000C5BFF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</w:p>
    <w:p w:rsidR="000C5BFF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            </w:t>
      </w:r>
      <w:r>
        <w:rPr>
          <w:rFonts w:hint="eastAsia"/>
          <w:sz w:val="30"/>
          <w:szCs w:val="30"/>
        </w:rPr>
        <w:t>负责人：（签字）</w:t>
      </w:r>
    </w:p>
    <w:p w:rsidR="000C5BFF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            </w:t>
      </w:r>
      <w:r w:rsidRPr="0054783B">
        <w:rPr>
          <w:rFonts w:hint="eastAsia"/>
          <w:sz w:val="30"/>
          <w:szCs w:val="30"/>
        </w:rPr>
        <w:t>单</w:t>
      </w:r>
      <w:r>
        <w:rPr>
          <w:sz w:val="30"/>
          <w:szCs w:val="30"/>
        </w:rPr>
        <w:t xml:space="preserve">  </w:t>
      </w:r>
      <w:r w:rsidRPr="0054783B">
        <w:rPr>
          <w:rFonts w:hint="eastAsia"/>
          <w:sz w:val="30"/>
          <w:szCs w:val="30"/>
        </w:rPr>
        <w:t>位</w:t>
      </w:r>
      <w:r>
        <w:rPr>
          <w:rFonts w:hint="eastAsia"/>
          <w:sz w:val="30"/>
          <w:szCs w:val="30"/>
        </w:rPr>
        <w:t>：（盖章）</w:t>
      </w:r>
    </w:p>
    <w:p w:rsidR="000C5BFF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</w:p>
    <w:p w:rsidR="000C5BFF" w:rsidRPr="0053318A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</w:p>
    <w:p w:rsidR="000C5BFF" w:rsidRPr="0054783B" w:rsidRDefault="000C5BFF" w:rsidP="00C45AAB">
      <w:pPr>
        <w:snapToGrid w:val="0"/>
        <w:spacing w:line="480" w:lineRule="auto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日</w:t>
      </w:r>
    </w:p>
    <w:p w:rsidR="000C5BFF" w:rsidRDefault="000C5BFF"/>
    <w:sectPr w:rsidR="000C5BFF" w:rsidSect="002F3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AAB"/>
    <w:rsid w:val="0000425A"/>
    <w:rsid w:val="000131D4"/>
    <w:rsid w:val="000C5BFF"/>
    <w:rsid w:val="00194C39"/>
    <w:rsid w:val="002557B1"/>
    <w:rsid w:val="00257D29"/>
    <w:rsid w:val="00290EE4"/>
    <w:rsid w:val="002F3F44"/>
    <w:rsid w:val="00334BAD"/>
    <w:rsid w:val="003F77F5"/>
    <w:rsid w:val="0046549E"/>
    <w:rsid w:val="0053318A"/>
    <w:rsid w:val="0054783B"/>
    <w:rsid w:val="007B2487"/>
    <w:rsid w:val="00C45AAB"/>
    <w:rsid w:val="00E2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AA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36</Words>
  <Characters>207</Characters>
  <Application>Microsoft Office Outlook</Application>
  <DocSecurity>0</DocSecurity>
  <Lines>0</Lines>
  <Paragraphs>0</Paragraphs>
  <ScaleCrop>false</ScaleCrop>
  <Company>http://sdwm.org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USER</cp:lastModifiedBy>
  <cp:revision>6</cp:revision>
  <dcterms:created xsi:type="dcterms:W3CDTF">2017-02-23T02:54:00Z</dcterms:created>
  <dcterms:modified xsi:type="dcterms:W3CDTF">2018-01-18T01:45:00Z</dcterms:modified>
</cp:coreProperties>
</file>